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2CCE" w:rsidRPr="00097F21" w:rsidRDefault="00492CCE" w:rsidP="00347B99">
      <w:pPr>
        <w:rPr>
          <w:lang w:val="ru-RU"/>
        </w:rPr>
      </w:pPr>
      <w:r>
        <w:rPr>
          <w:noProof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alt="TSIGN" style="position:absolute;margin-left:220.5pt;margin-top:11.25pt;width:40.5pt;height:51pt;z-index:251658240;visibility:visible">
            <v:imagedata r:id="rId4" o:title="" grayscale="t" bilevel="t"/>
            <w10:wrap type="square" side="right"/>
          </v:shape>
        </w:pict>
      </w:r>
      <w:r>
        <w:tab/>
      </w:r>
      <w:r>
        <w:tab/>
      </w:r>
      <w:r>
        <w:tab/>
      </w:r>
    </w:p>
    <w:p w:rsidR="00492CCE" w:rsidRPr="00D44B3E" w:rsidRDefault="00492CCE" w:rsidP="009C67D4">
      <w:pPr>
        <w:ind w:left="2694"/>
      </w:pPr>
      <w:r>
        <w:br w:type="textWrapping" w:clear="all"/>
      </w:r>
      <w:r>
        <w:rPr>
          <w:sz w:val="28"/>
          <w:szCs w:val="28"/>
        </w:rPr>
        <w:t>БУЧАНСЬКА     МІСЬКА      РАДА</w:t>
      </w:r>
    </w:p>
    <w:p w:rsidR="00492CCE" w:rsidRDefault="00492CCE" w:rsidP="00347B99">
      <w:pPr>
        <w:keepNext/>
        <w:pBdr>
          <w:bottom w:val="single" w:sz="12" w:space="1" w:color="auto"/>
        </w:pBdr>
        <w:spacing w:before="240" w:after="60"/>
        <w:jc w:val="center"/>
        <w:outlineLvl w:val="1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КИЇВСЬКОЇ ОБЛАСТІ</w:t>
      </w:r>
    </w:p>
    <w:p w:rsidR="00492CCE" w:rsidRDefault="00492CCE" w:rsidP="00347B99">
      <w:pPr>
        <w:keepNext/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 И К О Н А В Ч И  Й         К О М І Т Е Т</w:t>
      </w:r>
    </w:p>
    <w:p w:rsidR="00492CCE" w:rsidRDefault="00492CCE" w:rsidP="00347B99">
      <w:pPr>
        <w:keepNext/>
        <w:tabs>
          <w:tab w:val="left" w:pos="8931"/>
        </w:tabs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  І  Ш  Е  Н Н Я</w:t>
      </w:r>
    </w:p>
    <w:p w:rsidR="00492CCE" w:rsidRDefault="00492CCE" w:rsidP="00347B99">
      <w:pPr>
        <w:rPr>
          <w:b/>
          <w:bCs/>
          <w:lang w:val="ru-RU"/>
        </w:rPr>
      </w:pPr>
      <w:r>
        <w:rPr>
          <w:b/>
          <w:bCs/>
          <w:u w:val="single"/>
        </w:rPr>
        <w:t>«03» листопада2021 року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№ 884</w:t>
      </w:r>
    </w:p>
    <w:p w:rsidR="00492CCE" w:rsidRDefault="00492CCE" w:rsidP="00347B99">
      <w:pPr>
        <w:rPr>
          <w:sz w:val="22"/>
          <w:szCs w:val="22"/>
        </w:rPr>
      </w:pPr>
    </w:p>
    <w:p w:rsidR="00492CCE" w:rsidRPr="008658A4" w:rsidRDefault="00492CCE" w:rsidP="008658A4">
      <w:pPr>
        <w:tabs>
          <w:tab w:val="left" w:pos="0"/>
        </w:tabs>
        <w:spacing w:line="276" w:lineRule="auto"/>
        <w:ind w:right="27"/>
        <w:jc w:val="both"/>
        <w:rPr>
          <w:b/>
          <w:lang w:val="ru-RU"/>
        </w:rPr>
      </w:pPr>
      <w:r w:rsidRPr="008658A4">
        <w:rPr>
          <w:b/>
        </w:rPr>
        <w:t xml:space="preserve">Про затвердження кошторисної частини </w:t>
      </w:r>
    </w:p>
    <w:p w:rsidR="00492CCE" w:rsidRPr="008658A4" w:rsidRDefault="00492CCE" w:rsidP="008658A4">
      <w:pPr>
        <w:tabs>
          <w:tab w:val="left" w:pos="0"/>
        </w:tabs>
        <w:spacing w:line="276" w:lineRule="auto"/>
        <w:ind w:right="27"/>
        <w:jc w:val="both"/>
        <w:rPr>
          <w:b/>
          <w:lang w:val="ru-RU"/>
        </w:rPr>
      </w:pPr>
      <w:r w:rsidRPr="008658A4">
        <w:rPr>
          <w:b/>
        </w:rPr>
        <w:t>проектної документації по робочому проекту</w:t>
      </w:r>
    </w:p>
    <w:p w:rsidR="00492CCE" w:rsidRDefault="00492CCE" w:rsidP="00130167">
      <w:pPr>
        <w:tabs>
          <w:tab w:val="left" w:pos="0"/>
        </w:tabs>
        <w:spacing w:line="276" w:lineRule="auto"/>
        <w:ind w:right="27"/>
        <w:jc w:val="both"/>
        <w:rPr>
          <w:b/>
        </w:rPr>
      </w:pPr>
      <w:r w:rsidRPr="008658A4">
        <w:rPr>
          <w:b/>
        </w:rPr>
        <w:t>«</w:t>
      </w:r>
      <w:r>
        <w:rPr>
          <w:b/>
        </w:rPr>
        <w:t xml:space="preserve">Капітальний ремонт тротуару комунальної власності </w:t>
      </w:r>
    </w:p>
    <w:p w:rsidR="00492CCE" w:rsidRPr="008658A4" w:rsidRDefault="00492CCE" w:rsidP="00062239">
      <w:pPr>
        <w:tabs>
          <w:tab w:val="left" w:pos="0"/>
        </w:tabs>
        <w:spacing w:line="276" w:lineRule="auto"/>
        <w:ind w:right="27"/>
        <w:jc w:val="both"/>
        <w:rPr>
          <w:b/>
        </w:rPr>
      </w:pPr>
      <w:r>
        <w:rPr>
          <w:b/>
        </w:rPr>
        <w:t>по вул. Св</w:t>
      </w:r>
      <w:r w:rsidRPr="00B31429">
        <w:rPr>
          <w:b/>
        </w:rPr>
        <w:t>’</w:t>
      </w:r>
      <w:r>
        <w:rPr>
          <w:b/>
        </w:rPr>
        <w:t>ятотроїцька в с. Гаврилівка Київської області»</w:t>
      </w:r>
    </w:p>
    <w:p w:rsidR="00492CCE" w:rsidRDefault="00492CCE" w:rsidP="00347B99">
      <w:pPr>
        <w:ind w:right="2835"/>
        <w:rPr>
          <w:b/>
        </w:rPr>
      </w:pPr>
    </w:p>
    <w:p w:rsidR="00492CCE" w:rsidRPr="00384F4E" w:rsidRDefault="00492CCE" w:rsidP="004453E5">
      <w:pPr>
        <w:ind w:firstLine="567"/>
        <w:jc w:val="both"/>
      </w:pPr>
      <w:r w:rsidRPr="00384F4E">
        <w:t xml:space="preserve">Розглянувши кошторисну частину зведеного кошторисного розрахунку вартості </w:t>
      </w:r>
      <w:r w:rsidRPr="00384F4E">
        <w:rPr>
          <w:b/>
        </w:rPr>
        <w:t>«</w:t>
      </w:r>
      <w:r>
        <w:t xml:space="preserve">Капітальний ремонт тротуару комунальної власності по вул. </w:t>
      </w:r>
      <w:r w:rsidRPr="000C68AF">
        <w:t>Св’ятотроїцька</w:t>
      </w:r>
      <w:r>
        <w:t xml:space="preserve"> </w:t>
      </w:r>
      <w:r w:rsidRPr="000C68AF">
        <w:t>в с. Гаврилівка</w:t>
      </w:r>
      <w:r>
        <w:t xml:space="preserve"> Київської області</w:t>
      </w:r>
      <w:r w:rsidRPr="00347B99">
        <w:t>»</w:t>
      </w:r>
      <w:r>
        <w:t>, з метою належного утримання вулично-дорожньої мережі населених пунктів БМТГ Київської області</w:t>
      </w:r>
      <w:r w:rsidRPr="00384F4E">
        <w:t>, керуючись Законами України «Про місцеве самоврядування в Україні», «Про благоуст</w:t>
      </w:r>
      <w:r>
        <w:t xml:space="preserve">рій населених пунктів», наказу </w:t>
      </w:r>
      <w:r w:rsidRPr="00384F4E">
        <w:t>Міністерства регіонального розвитку будівництва та жи</w:t>
      </w:r>
      <w:r>
        <w:t>тлово-комунального господарства</w:t>
      </w:r>
      <w:r w:rsidRPr="00384F4E">
        <w:t xml:space="preserve"> № 45 від 16.05.2011 р., виконавчий комітет Бучанської міської ради</w:t>
      </w:r>
    </w:p>
    <w:p w:rsidR="00492CCE" w:rsidRPr="00384F4E" w:rsidRDefault="00492CCE" w:rsidP="00347B99">
      <w:pPr>
        <w:ind w:firstLine="709"/>
        <w:jc w:val="both"/>
      </w:pPr>
    </w:p>
    <w:p w:rsidR="00492CCE" w:rsidRDefault="00492CCE" w:rsidP="00347B9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ВИРІШИВ:</w:t>
      </w:r>
    </w:p>
    <w:p w:rsidR="00492CCE" w:rsidRDefault="00492CCE" w:rsidP="00347B99">
      <w:pPr>
        <w:tabs>
          <w:tab w:val="left" w:pos="360"/>
        </w:tabs>
        <w:suppressAutoHyphens/>
        <w:jc w:val="both"/>
      </w:pPr>
      <w:r w:rsidRPr="00D246EE">
        <w:t>1.</w:t>
      </w:r>
      <w:r w:rsidRPr="001C4C78">
        <w:t xml:space="preserve"> Затвердити кошторисну частину зведеного кошторисного розрахунку вартості будівництва</w:t>
      </w:r>
      <w:r>
        <w:t xml:space="preserve">«Капітальний ремонт тротуару комунальної власності по вул. </w:t>
      </w:r>
      <w:r w:rsidRPr="000C68AF">
        <w:t>Св</w:t>
      </w:r>
      <w:r w:rsidRPr="000C68AF">
        <w:rPr>
          <w:lang w:val="ru-RU"/>
        </w:rPr>
        <w:t>’</w:t>
      </w:r>
      <w:r w:rsidRPr="000C68AF">
        <w:t>ятотроїцька  в с. Гаврилівка</w:t>
      </w:r>
      <w:r>
        <w:t xml:space="preserve"> Київської області» з наступними показниками:</w:t>
      </w:r>
    </w:p>
    <w:p w:rsidR="00492CCE" w:rsidRDefault="00492CCE" w:rsidP="00347B99">
      <w:pPr>
        <w:tabs>
          <w:tab w:val="left" w:pos="360"/>
        </w:tabs>
        <w:suppressAutoHyphens/>
        <w:jc w:val="both"/>
      </w:pPr>
    </w:p>
    <w:tbl>
      <w:tblPr>
        <w:tblW w:w="8966" w:type="dxa"/>
        <w:tblInd w:w="640" w:type="dxa"/>
        <w:tblLayout w:type="fixed"/>
        <w:tblLook w:val="00A0"/>
      </w:tblPr>
      <w:tblGrid>
        <w:gridCol w:w="5529"/>
        <w:gridCol w:w="1701"/>
        <w:gridCol w:w="1736"/>
      </w:tblGrid>
      <w:tr w:rsidR="00492CCE" w:rsidTr="00062239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right="-249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Найменування показників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Од. виміру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Показники</w:t>
            </w:r>
          </w:p>
        </w:tc>
      </w:tr>
      <w:tr w:rsidR="00492CCE" w:rsidTr="00062239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Загальна кошторисна вартість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ru-RU" w:eastAsia="en-US"/>
              </w:rPr>
              <w:t>299,45689</w:t>
            </w:r>
          </w:p>
        </w:tc>
      </w:tr>
      <w:tr w:rsidR="00492CCE" w:rsidTr="00062239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У т.ч. будівельні роботи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rPr>
                <w:sz w:val="22"/>
                <w:szCs w:val="22"/>
                <w:lang w:val="ru-RU" w:eastAsia="en-US"/>
              </w:rPr>
            </w:pPr>
            <w:r>
              <w:rPr>
                <w:sz w:val="22"/>
                <w:szCs w:val="22"/>
                <w:lang w:val="ru-RU" w:eastAsia="en-US"/>
              </w:rPr>
              <w:t>244,73871</w:t>
            </w:r>
          </w:p>
        </w:tc>
      </w:tr>
      <w:tr w:rsidR="00492CCE" w:rsidTr="00062239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У т.ч. інші витрати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2CCE" w:rsidRPr="00072F38" w:rsidRDefault="00492CCE">
            <w:pPr>
              <w:tabs>
                <w:tab w:val="left" w:pos="567"/>
              </w:tabs>
              <w:snapToGrid w:val="0"/>
              <w:spacing w:line="256" w:lineRule="auto"/>
              <w:rPr>
                <w:sz w:val="22"/>
                <w:szCs w:val="22"/>
                <w:lang w:val="ru-RU" w:eastAsia="en-US"/>
              </w:rPr>
            </w:pPr>
            <w:r>
              <w:rPr>
                <w:sz w:val="22"/>
                <w:szCs w:val="22"/>
                <w:lang w:val="ru-RU" w:eastAsia="en-US"/>
              </w:rPr>
              <w:t>54,71818</w:t>
            </w:r>
          </w:p>
        </w:tc>
      </w:tr>
    </w:tbl>
    <w:p w:rsidR="00492CCE" w:rsidRDefault="00492CCE" w:rsidP="004453E5">
      <w:pPr>
        <w:ind w:firstLine="284"/>
        <w:jc w:val="both"/>
      </w:pPr>
    </w:p>
    <w:p w:rsidR="00492CCE" w:rsidRDefault="00492CCE" w:rsidP="004453E5">
      <w:pPr>
        <w:ind w:firstLine="284"/>
        <w:jc w:val="both"/>
      </w:pPr>
      <w:r>
        <w:t xml:space="preserve">2. Виконання робіт: «Капітальний ремонт тротуару комунальної власності по                              вул. </w:t>
      </w:r>
      <w:r w:rsidRPr="000C68AF">
        <w:t>Св</w:t>
      </w:r>
      <w:r w:rsidRPr="000C68AF">
        <w:rPr>
          <w:lang w:val="ru-RU"/>
        </w:rPr>
        <w:t>’</w:t>
      </w:r>
      <w:r w:rsidRPr="000C68AF">
        <w:t>ятотроїцька  в с. Гаврилівка</w:t>
      </w:r>
      <w:r>
        <w:t xml:space="preserve"> Київської області» доручити ліцензованій організації.</w:t>
      </w:r>
    </w:p>
    <w:p w:rsidR="00492CCE" w:rsidRDefault="00492CCE" w:rsidP="004453E5">
      <w:pPr>
        <w:tabs>
          <w:tab w:val="left" w:pos="180"/>
          <w:tab w:val="left" w:pos="360"/>
        </w:tabs>
        <w:ind w:firstLine="284"/>
        <w:jc w:val="both"/>
      </w:pPr>
      <w:r>
        <w:t>3. Контроль за виконанням даного рішення покласти на начальника КП «Бучасервіс»</w:t>
      </w:r>
    </w:p>
    <w:p w:rsidR="00492CCE" w:rsidRDefault="00492CCE" w:rsidP="004453E5">
      <w:pPr>
        <w:tabs>
          <w:tab w:val="left" w:pos="180"/>
          <w:tab w:val="left" w:pos="360"/>
        </w:tabs>
        <w:jc w:val="both"/>
      </w:pPr>
      <w:r>
        <w:t>С.В. Мостіпаку.</w:t>
      </w:r>
    </w:p>
    <w:p w:rsidR="00492CCE" w:rsidRDefault="00492CCE" w:rsidP="00EC6D20">
      <w:pPr>
        <w:spacing w:line="360" w:lineRule="auto"/>
      </w:pPr>
    </w:p>
    <w:p w:rsidR="00492CCE" w:rsidRDefault="00492CCE" w:rsidP="00EC6D20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Міський голова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Анатолій ФЕДОРУК</w:t>
      </w:r>
    </w:p>
    <w:p w:rsidR="00492CCE" w:rsidRDefault="00492CCE" w:rsidP="00EC6D20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Заступник міського голови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  <w:lang w:val="ru-RU"/>
        </w:rPr>
        <w:t>Сергій ШЕПЕТЬКО</w:t>
      </w:r>
    </w:p>
    <w:p w:rsidR="00492CCE" w:rsidRDefault="00492CCE" w:rsidP="00EC6D20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Керуючий справами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Дмитро ГАПЧЕНКО</w:t>
      </w:r>
    </w:p>
    <w:p w:rsidR="00492CCE" w:rsidRDefault="00492CCE" w:rsidP="00EC6D20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Начальникуправління</w:t>
      </w:r>
    </w:p>
    <w:p w:rsidR="00492CCE" w:rsidRDefault="00492CCE" w:rsidP="00EC6D20">
      <w:pPr>
        <w:spacing w:line="360" w:lineRule="auto"/>
        <w:ind w:right="-284"/>
        <w:rPr>
          <w:b/>
          <w:sz w:val="22"/>
          <w:szCs w:val="22"/>
        </w:rPr>
      </w:pPr>
      <w:r>
        <w:rPr>
          <w:b/>
          <w:sz w:val="22"/>
          <w:szCs w:val="22"/>
        </w:rPr>
        <w:t>юридично-кадрової роботи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Людмила РИЖЕНКО</w:t>
      </w:r>
    </w:p>
    <w:p w:rsidR="00492CCE" w:rsidRDefault="00492CCE" w:rsidP="00EC6D20">
      <w:pPr>
        <w:spacing w:line="360" w:lineRule="auto"/>
        <w:ind w:right="-143"/>
        <w:rPr>
          <w:b/>
          <w:sz w:val="22"/>
          <w:szCs w:val="22"/>
          <w:lang w:val="ru-RU"/>
        </w:rPr>
      </w:pPr>
      <w:r>
        <w:rPr>
          <w:b/>
          <w:sz w:val="22"/>
          <w:szCs w:val="22"/>
        </w:rPr>
        <w:t xml:space="preserve">Погоджено:в.о. </w:t>
      </w:r>
      <w:r>
        <w:rPr>
          <w:b/>
          <w:sz w:val="22"/>
          <w:szCs w:val="22"/>
          <w:lang w:val="ru-RU"/>
        </w:rPr>
        <w:t>н</w:t>
      </w:r>
      <w:r>
        <w:rPr>
          <w:b/>
          <w:sz w:val="22"/>
          <w:szCs w:val="22"/>
        </w:rPr>
        <w:t>ачальник</w:t>
      </w:r>
      <w:r>
        <w:rPr>
          <w:b/>
          <w:sz w:val="22"/>
          <w:szCs w:val="22"/>
          <w:lang w:val="ru-RU"/>
        </w:rPr>
        <w:t>а</w:t>
      </w:r>
      <w:r>
        <w:rPr>
          <w:b/>
          <w:sz w:val="22"/>
          <w:szCs w:val="22"/>
        </w:rPr>
        <w:t xml:space="preserve"> юридичного відділу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  <w:lang w:val="ru-RU"/>
        </w:rPr>
        <w:t>Катерина ТУЖИЛІНА</w:t>
      </w:r>
    </w:p>
    <w:p w:rsidR="00492CCE" w:rsidRDefault="00492CCE" w:rsidP="00EC6D20">
      <w:pPr>
        <w:spacing w:line="360" w:lineRule="auto"/>
        <w:rPr>
          <w:b/>
          <w:sz w:val="22"/>
          <w:szCs w:val="22"/>
          <w:lang w:val="ru-RU"/>
        </w:rPr>
      </w:pPr>
      <w:r>
        <w:rPr>
          <w:b/>
          <w:sz w:val="22"/>
          <w:szCs w:val="22"/>
        </w:rPr>
        <w:t>Начальник КП «Бучасервіс»</w:t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  <w:t>Сергій МОСТІПАКА</w:t>
      </w:r>
    </w:p>
    <w:p w:rsidR="00492CCE" w:rsidRDefault="00492CCE" w:rsidP="00304BAC">
      <w:pPr>
        <w:tabs>
          <w:tab w:val="left" w:pos="2610"/>
        </w:tabs>
        <w:rPr>
          <w:sz w:val="28"/>
          <w:szCs w:val="28"/>
        </w:rPr>
      </w:pPr>
    </w:p>
    <w:p w:rsidR="00492CCE" w:rsidRDefault="00492CCE" w:rsidP="00304BAC">
      <w:pPr>
        <w:tabs>
          <w:tab w:val="left" w:pos="2610"/>
        </w:tabs>
        <w:rPr>
          <w:sz w:val="28"/>
          <w:szCs w:val="28"/>
        </w:rPr>
      </w:pPr>
    </w:p>
    <w:p w:rsidR="00492CCE" w:rsidRDefault="00492CCE" w:rsidP="00304BAC">
      <w:pPr>
        <w:tabs>
          <w:tab w:val="left" w:pos="2610"/>
        </w:tabs>
        <w:rPr>
          <w:sz w:val="28"/>
          <w:szCs w:val="28"/>
        </w:rPr>
      </w:pPr>
    </w:p>
    <w:p w:rsidR="00492CCE" w:rsidRDefault="00492CCE" w:rsidP="00304BAC">
      <w:pPr>
        <w:tabs>
          <w:tab w:val="left" w:pos="2610"/>
        </w:tabs>
        <w:rPr>
          <w:sz w:val="28"/>
          <w:szCs w:val="28"/>
        </w:rPr>
      </w:pPr>
      <w:r w:rsidRPr="00072F38">
        <w:rPr>
          <w:noProof/>
          <w:lang w:val="ru-RU"/>
        </w:rPr>
        <w:pict>
          <v:shape id="Рисунок 3" o:spid="_x0000_i1025" type="#_x0000_t75" style="width:465pt;height:657.75pt;visibility:visible">
            <v:imagedata r:id="rId5" o:title=""/>
          </v:shape>
        </w:pict>
      </w:r>
    </w:p>
    <w:p w:rsidR="00492CCE" w:rsidRDefault="00492CCE" w:rsidP="00304BAC">
      <w:pPr>
        <w:tabs>
          <w:tab w:val="left" w:pos="2610"/>
        </w:tabs>
        <w:rPr>
          <w:sz w:val="28"/>
          <w:szCs w:val="28"/>
        </w:rPr>
      </w:pPr>
      <w:bookmarkStart w:id="0" w:name="_GoBack"/>
      <w:bookmarkEnd w:id="0"/>
    </w:p>
    <w:sectPr w:rsidR="00492CCE" w:rsidSect="00D44B3E">
      <w:pgSz w:w="11906" w:h="16838"/>
      <w:pgMar w:top="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egoe UI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26F30"/>
    <w:rsid w:val="00026F30"/>
    <w:rsid w:val="00062239"/>
    <w:rsid w:val="00072F38"/>
    <w:rsid w:val="00097F21"/>
    <w:rsid w:val="000C68AF"/>
    <w:rsid w:val="0010487C"/>
    <w:rsid w:val="00107581"/>
    <w:rsid w:val="00130167"/>
    <w:rsid w:val="001554BF"/>
    <w:rsid w:val="001C4C78"/>
    <w:rsid w:val="00230DB9"/>
    <w:rsid w:val="002700C2"/>
    <w:rsid w:val="002C216E"/>
    <w:rsid w:val="002F45F9"/>
    <w:rsid w:val="00304BAC"/>
    <w:rsid w:val="00334B6B"/>
    <w:rsid w:val="00347B99"/>
    <w:rsid w:val="00384F4E"/>
    <w:rsid w:val="00395BE7"/>
    <w:rsid w:val="003B08BB"/>
    <w:rsid w:val="003B18BD"/>
    <w:rsid w:val="003D4B85"/>
    <w:rsid w:val="0040103C"/>
    <w:rsid w:val="004453E5"/>
    <w:rsid w:val="00465B1C"/>
    <w:rsid w:val="00492CCE"/>
    <w:rsid w:val="004B78AF"/>
    <w:rsid w:val="004E34FA"/>
    <w:rsid w:val="00531D57"/>
    <w:rsid w:val="005F6D43"/>
    <w:rsid w:val="006259F9"/>
    <w:rsid w:val="006C3302"/>
    <w:rsid w:val="006E42AD"/>
    <w:rsid w:val="007633F5"/>
    <w:rsid w:val="00810539"/>
    <w:rsid w:val="008658A4"/>
    <w:rsid w:val="008779C7"/>
    <w:rsid w:val="008B4A86"/>
    <w:rsid w:val="008C42FA"/>
    <w:rsid w:val="00911B6D"/>
    <w:rsid w:val="0091434B"/>
    <w:rsid w:val="009212CA"/>
    <w:rsid w:val="009C67D4"/>
    <w:rsid w:val="00A326EE"/>
    <w:rsid w:val="00A428A7"/>
    <w:rsid w:val="00B31429"/>
    <w:rsid w:val="00B45372"/>
    <w:rsid w:val="00B75BC6"/>
    <w:rsid w:val="00B76ECD"/>
    <w:rsid w:val="00B8057D"/>
    <w:rsid w:val="00B86D5E"/>
    <w:rsid w:val="00C5024B"/>
    <w:rsid w:val="00C83BE0"/>
    <w:rsid w:val="00C85E2C"/>
    <w:rsid w:val="00C94435"/>
    <w:rsid w:val="00D246EE"/>
    <w:rsid w:val="00D44B3E"/>
    <w:rsid w:val="00D55542"/>
    <w:rsid w:val="00DA1DE2"/>
    <w:rsid w:val="00EB5E4E"/>
    <w:rsid w:val="00EC6D20"/>
    <w:rsid w:val="00EE0119"/>
    <w:rsid w:val="00F07F47"/>
    <w:rsid w:val="00F610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7B99"/>
    <w:rPr>
      <w:rFonts w:ascii="Times New Roman" w:eastAsia="Times New Roman" w:hAnsi="Times New Roman"/>
      <w:sz w:val="24"/>
      <w:szCs w:val="24"/>
      <w:lang w:val="uk-UA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B8057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8057D"/>
    <w:rPr>
      <w:rFonts w:ascii="Segoe UI" w:hAnsi="Segoe UI" w:cs="Segoe UI"/>
      <w:sz w:val="18"/>
      <w:szCs w:val="18"/>
      <w:lang w:val="uk-UA" w:eastAsia="ru-RU"/>
    </w:rPr>
  </w:style>
  <w:style w:type="paragraph" w:styleId="ListParagraph">
    <w:name w:val="List Paragraph"/>
    <w:basedOn w:val="Normal"/>
    <w:uiPriority w:val="99"/>
    <w:qFormat/>
    <w:rsid w:val="00B76ECD"/>
    <w:pPr>
      <w:ind w:left="720"/>
      <w:contextualSpacing/>
    </w:pPr>
  </w:style>
  <w:style w:type="paragraph" w:styleId="DocumentMap">
    <w:name w:val="Document Map"/>
    <w:basedOn w:val="Normal"/>
    <w:link w:val="DocumentMapChar"/>
    <w:uiPriority w:val="99"/>
    <w:semiHidden/>
    <w:rsid w:val="00B3142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35561"/>
    <w:rPr>
      <w:rFonts w:ascii="Times New Roman" w:eastAsia="Times New Roman" w:hAnsi="Times New Roman"/>
      <w:sz w:val="0"/>
      <w:szCs w:val="0"/>
      <w:lang w:val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6571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571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571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571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571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345</TotalTime>
  <Pages>2</Pages>
  <Words>286</Words>
  <Characters>1634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www.PHILka.RU</cp:lastModifiedBy>
  <cp:revision>52</cp:revision>
  <cp:lastPrinted>2021-11-01T07:49:00Z</cp:lastPrinted>
  <dcterms:created xsi:type="dcterms:W3CDTF">2021-06-15T10:40:00Z</dcterms:created>
  <dcterms:modified xsi:type="dcterms:W3CDTF">2021-11-23T15:03:00Z</dcterms:modified>
</cp:coreProperties>
</file>